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13984"/>
      </w:tblGrid>
      <w:tr w:rsidR="00C055FF">
        <w:trPr>
          <w:trHeight w:val="600"/>
        </w:trPr>
        <w:tc>
          <w:tcPr>
            <w:tcW w:w="13984" w:type="dxa"/>
            <w:vAlign w:val="center"/>
          </w:tcPr>
          <w:p w:rsidR="00C055FF" w:rsidRDefault="00C055FF">
            <w:pPr>
              <w:autoSpaceDN w:val="0"/>
              <w:jc w:val="left"/>
              <w:textAlignment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附件二</w:t>
            </w:r>
          </w:p>
          <w:p w:rsidR="00262352" w:rsidRPr="002C6280" w:rsidRDefault="00C055FF" w:rsidP="002C6280">
            <w:pPr>
              <w:autoSpaceDN w:val="0"/>
              <w:jc w:val="center"/>
              <w:textAlignment w:val="center"/>
              <w:rPr>
                <w:rFonts w:ascii="黑体" w:eastAsia="黑体" w:hAnsi="黑体" w:hint="eastAsia"/>
                <w:color w:val="000000"/>
                <w:sz w:val="40"/>
              </w:rPr>
            </w:pPr>
            <w:r>
              <w:rPr>
                <w:rFonts w:ascii="黑体" w:eastAsia="黑体" w:hAnsi="黑体"/>
                <w:color w:val="000000"/>
                <w:sz w:val="40"/>
              </w:rPr>
              <w:t>201</w:t>
            </w:r>
            <w:r w:rsidR="00250EC1">
              <w:rPr>
                <w:rFonts w:ascii="黑体" w:eastAsia="黑体" w:hAnsi="黑体" w:hint="eastAsia"/>
                <w:color w:val="000000"/>
                <w:sz w:val="40"/>
              </w:rPr>
              <w:t>7</w:t>
            </w:r>
            <w:r>
              <w:rPr>
                <w:rFonts w:ascii="黑体" w:eastAsia="黑体" w:hAnsi="黑体"/>
                <w:color w:val="000000"/>
                <w:sz w:val="40"/>
              </w:rPr>
              <w:t>年普陀区优秀大学生暑期社会实践岗位汇总表（</w:t>
            </w:r>
            <w:r w:rsidR="002C6280">
              <w:rPr>
                <w:rFonts w:ascii="黑体" w:eastAsia="黑体" w:hAnsi="黑体" w:hint="eastAsia"/>
                <w:color w:val="000000"/>
                <w:sz w:val="40"/>
              </w:rPr>
              <w:t>同济</w:t>
            </w:r>
            <w:r>
              <w:rPr>
                <w:rFonts w:ascii="黑体" w:eastAsia="黑体" w:hAnsi="黑体"/>
                <w:color w:val="000000"/>
                <w:sz w:val="40"/>
              </w:rPr>
              <w:t>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6"/>
              <w:gridCol w:w="1843"/>
              <w:gridCol w:w="2537"/>
              <w:gridCol w:w="1006"/>
              <w:gridCol w:w="2835"/>
              <w:gridCol w:w="1386"/>
              <w:gridCol w:w="1743"/>
              <w:gridCol w:w="1743"/>
            </w:tblGrid>
            <w:tr w:rsidR="00262352" w:rsidRPr="005D548F" w:rsidTr="005D548F">
              <w:tc>
                <w:tcPr>
                  <w:tcW w:w="846" w:type="dxa"/>
                  <w:shd w:val="clear" w:color="auto" w:fill="auto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部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8"/>
                      <w:szCs w:val="28"/>
                    </w:rPr>
                    <w:t>人</w:t>
                  </w: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专业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性别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/>
                      <w:color w:val="000000"/>
                      <w:sz w:val="28"/>
                      <w:szCs w:val="28"/>
                    </w:rPr>
                    <w:t>学历</w:t>
                  </w:r>
                </w:p>
              </w:tc>
              <w:tc>
                <w:tcPr>
                  <w:tcW w:w="1743" w:type="dxa"/>
                  <w:shd w:val="clear" w:color="auto" w:fill="auto"/>
                </w:tcPr>
                <w:p w:rsidR="00262352" w:rsidRPr="005D548F" w:rsidRDefault="00262352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8"/>
                      <w:szCs w:val="28"/>
                    </w:rPr>
                    <w:t>备注</w:t>
                  </w:r>
                </w:p>
              </w:tc>
            </w:tr>
            <w:tr w:rsidR="002C6280" w:rsidRPr="005D548F" w:rsidTr="005D548F">
              <w:trPr>
                <w:trHeight w:val="567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区委办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信息科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文科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中共党员</w:t>
                  </w:r>
                </w:p>
              </w:tc>
            </w:tr>
            <w:tr w:rsidR="002C6280" w:rsidRPr="005D548F" w:rsidTr="005D548F">
              <w:trPr>
                <w:trHeight w:val="567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区人大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秘书科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</w:t>
                  </w:r>
                </w:p>
              </w:tc>
            </w:tr>
            <w:tr w:rsidR="002C6280" w:rsidRPr="005D548F" w:rsidTr="005D548F">
              <w:trPr>
                <w:trHeight w:val="567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区府办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bookmarkStart w:id="0" w:name="RANGE!C18"/>
                  <w:bookmarkStart w:id="1" w:name="RANGE!G17"/>
                  <w:bookmarkStart w:id="2" w:name="RANGE!F17"/>
                  <w:bookmarkStart w:id="3" w:name="RANGE!C17"/>
                  <w:bookmarkStart w:id="4" w:name="RANGE!G16"/>
                  <w:bookmarkStart w:id="5" w:name="RANGE!G12"/>
                  <w:bookmarkEnd w:id="1"/>
                  <w:bookmarkEnd w:id="2"/>
                  <w:bookmarkEnd w:id="3"/>
                  <w:bookmarkEnd w:id="4"/>
                  <w:bookmarkEnd w:id="5"/>
                  <w:r>
                    <w:rPr>
                      <w:rFonts w:hint="eastAsia"/>
                      <w:color w:val="000000"/>
                    </w:rPr>
                    <w:t>区机管局综合管理科</w:t>
                  </w:r>
                  <w:bookmarkEnd w:id="0"/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</w:rPr>
                    <w:t>女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</w:rPr>
                    <w:t>本科或研究生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</w:t>
                  </w:r>
                </w:p>
              </w:tc>
            </w:tr>
            <w:tr w:rsidR="002C6280" w:rsidRPr="005D548F" w:rsidTr="005D548F">
              <w:trPr>
                <w:trHeight w:val="567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区社工委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社区办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社会学类、行政管理类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男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</w:t>
                  </w:r>
                </w:p>
              </w:tc>
            </w:tr>
            <w:tr w:rsidR="002C6280" w:rsidRPr="005D548F" w:rsidTr="005D548F">
              <w:trPr>
                <w:trHeight w:val="567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5D548F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区委组织部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组织二科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男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中共党员</w:t>
                  </w: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区科委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区安监局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区绿化市容局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组织人事科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文科类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女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研究生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区绿化市容局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党政办公室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文科类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研究生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区环保局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区环保局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污染防治科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区房管局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区房管局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物业管理科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区红十字会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中文类、文科类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男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区市场监管局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办公室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男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本科及以上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甘泉路街道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社区服务办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石泉路街道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团工委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本科及以上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万里街道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社区学校文化活动中心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文化、教育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桃浦科技智慧城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规划建设部助理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土木工程、市政工程、建筑工程、绿化园林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男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本科及以上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  <w:tr w:rsidR="002C6280" w:rsidRPr="005D548F" w:rsidTr="005D548F">
              <w:tc>
                <w:tcPr>
                  <w:tcW w:w="846" w:type="dxa"/>
                  <w:shd w:val="clear" w:color="auto" w:fill="auto"/>
                  <w:vAlign w:val="center"/>
                </w:tcPr>
                <w:p w:rsidR="002C6280" w:rsidRPr="002C6280" w:rsidRDefault="002C6280" w:rsidP="002C6280">
                  <w:pPr>
                    <w:autoSpaceDN w:val="0"/>
                    <w:jc w:val="center"/>
                    <w:textAlignment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2C6280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中环集团</w:t>
                  </w:r>
                </w:p>
              </w:tc>
              <w:tc>
                <w:tcPr>
                  <w:tcW w:w="2537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市场拓展部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房地产经营管理、经济管理相关专业</w:t>
                  </w:r>
                </w:p>
              </w:tc>
              <w:tc>
                <w:tcPr>
                  <w:tcW w:w="1386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不限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Default="002C6280">
                  <w:pPr>
                    <w:jc w:val="center"/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本科及以上</w:t>
                  </w:r>
                </w:p>
              </w:tc>
              <w:tc>
                <w:tcPr>
                  <w:tcW w:w="1743" w:type="dxa"/>
                  <w:shd w:val="clear" w:color="auto" w:fill="auto"/>
                  <w:vAlign w:val="center"/>
                </w:tcPr>
                <w:p w:rsidR="002C6280" w:rsidRPr="005D548F" w:rsidRDefault="002C6280" w:rsidP="005D548F">
                  <w:pPr>
                    <w:autoSpaceDN w:val="0"/>
                    <w:textAlignment w:val="center"/>
                    <w:rPr>
                      <w:rFonts w:ascii="黑体" w:eastAsia="黑体" w:hAnsi="黑体"/>
                      <w:color w:val="000000"/>
                      <w:sz w:val="40"/>
                    </w:rPr>
                  </w:pPr>
                </w:p>
              </w:tc>
            </w:tr>
          </w:tbl>
          <w:p w:rsidR="00262352" w:rsidRDefault="00262352" w:rsidP="00262352">
            <w:pPr>
              <w:autoSpaceDN w:val="0"/>
              <w:textAlignment w:val="center"/>
              <w:rPr>
                <w:rFonts w:ascii="黑体" w:eastAsia="黑体" w:hAnsi="黑体"/>
                <w:color w:val="000000"/>
                <w:sz w:val="40"/>
              </w:rPr>
            </w:pPr>
          </w:p>
        </w:tc>
      </w:tr>
    </w:tbl>
    <w:p w:rsidR="00C055FF" w:rsidRDefault="00C055FF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sz w:val="30"/>
          <w:szCs w:val="30"/>
        </w:rPr>
      </w:pPr>
    </w:p>
    <w:p w:rsidR="00262352" w:rsidRDefault="00262352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sz w:val="30"/>
          <w:szCs w:val="30"/>
        </w:rPr>
      </w:pPr>
    </w:p>
    <w:p w:rsidR="00262352" w:rsidRDefault="00262352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sz w:val="30"/>
          <w:szCs w:val="30"/>
        </w:rPr>
      </w:pPr>
    </w:p>
    <w:sectPr w:rsidR="00262352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B04" w:rsidRDefault="00C50B04" w:rsidP="00250EC1">
      <w:r>
        <w:separator/>
      </w:r>
    </w:p>
  </w:endnote>
  <w:endnote w:type="continuationSeparator" w:id="1">
    <w:p w:rsidR="00C50B04" w:rsidRDefault="00C50B04" w:rsidP="0025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B04" w:rsidRDefault="00C50B04" w:rsidP="00250EC1">
      <w:r>
        <w:separator/>
      </w:r>
    </w:p>
  </w:footnote>
  <w:footnote w:type="continuationSeparator" w:id="1">
    <w:p w:rsidR="00C50B04" w:rsidRDefault="00C50B04" w:rsidP="00250E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790E"/>
    <w:rsid w:val="00105A08"/>
    <w:rsid w:val="00250EC1"/>
    <w:rsid w:val="00262352"/>
    <w:rsid w:val="002C6280"/>
    <w:rsid w:val="002F33A6"/>
    <w:rsid w:val="004074CD"/>
    <w:rsid w:val="004C2A42"/>
    <w:rsid w:val="005D548F"/>
    <w:rsid w:val="00AA4319"/>
    <w:rsid w:val="00AF1078"/>
    <w:rsid w:val="00BC5204"/>
    <w:rsid w:val="00BD544E"/>
    <w:rsid w:val="00C055FF"/>
    <w:rsid w:val="00C50B04"/>
    <w:rsid w:val="00C95AE3"/>
    <w:rsid w:val="00D016FB"/>
    <w:rsid w:val="00E7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50EC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50EC1"/>
    <w:rPr>
      <w:kern w:val="2"/>
      <w:sz w:val="18"/>
      <w:szCs w:val="18"/>
    </w:rPr>
  </w:style>
  <w:style w:type="table" w:styleId="a5">
    <w:name w:val="Table Grid"/>
    <w:basedOn w:val="a1"/>
    <w:uiPriority w:val="59"/>
    <w:rsid w:val="00262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workgroup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关于2014年上海高校优秀大学生赴普陀区暑期实践锻炼的通知</dc:title>
  <dc:creator>宋旸</dc:creator>
  <cp:lastModifiedBy>微软用户</cp:lastModifiedBy>
  <cp:revision>2</cp:revision>
  <cp:lastPrinted>2014-06-10T03:26:40Z</cp:lastPrinted>
  <dcterms:created xsi:type="dcterms:W3CDTF">2017-05-22T03:20:00Z</dcterms:created>
  <dcterms:modified xsi:type="dcterms:W3CDTF">2017-05-22T03:20:00Z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2052-6.6.0.2657</vt:lpwstr>
  </property>
</Properties>
</file>